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6F6F2" w:themeColor="background2"/>
  <w:body>
    <w:p w14:paraId="02C1D17B" w14:textId="1ECD4E0A" w:rsidR="00E51DEC" w:rsidRDefault="009070F8" w:rsidP="00BE5131">
      <w:pPr>
        <w:pStyle w:val="Heading1"/>
      </w:pPr>
      <w:bookmarkStart w:id="0" w:name="_Toc140187461"/>
      <w:bookmarkStart w:id="1" w:name="_Toc140506000"/>
      <w:r w:rsidRPr="00BE5131">
        <w:t xml:space="preserve">Trapets </w:t>
      </w:r>
      <w:r w:rsidR="00F801D2">
        <w:t>boilerplate</w:t>
      </w:r>
    </w:p>
    <w:p w14:paraId="30006B13" w14:textId="77777777" w:rsidR="00F801D2" w:rsidRDefault="00F801D2" w:rsidP="00F801D2">
      <w:r>
        <w:t>Trapets is a software company that provides products and solutions for financial crime prevention, including anti-money laundering (AML), know your customer (KYC), and market surveillance.</w:t>
      </w:r>
    </w:p>
    <w:p w14:paraId="1B18889A" w14:textId="09806E86" w:rsidR="00F801D2" w:rsidRDefault="00F801D2" w:rsidP="00F801D2">
      <w:r>
        <w:t xml:space="preserve">Founded in 2000, Trapets has helped organisations meet regulatory needs for business success and fight financial crime for decades. We are trusted by over </w:t>
      </w:r>
      <w:r w:rsidR="002B3C27">
        <w:t>5</w:t>
      </w:r>
      <w:r>
        <w:t>00 companies ranging from small financial institutions to regulatory entities and have earned recognition as one of the top 100 RegTech companies globally.</w:t>
      </w:r>
    </w:p>
    <w:p w14:paraId="173D477A" w14:textId="77777777" w:rsidR="00F801D2" w:rsidRDefault="00F801D2" w:rsidP="00F801D2">
      <w:r>
        <w:t>Trapets has over 70 employees based in Stockholm, Hanoi, and London.</w:t>
      </w:r>
    </w:p>
    <w:p w14:paraId="7CC26171" w14:textId="24EBCA65" w:rsidR="00F801D2" w:rsidRPr="00F801D2" w:rsidRDefault="00F801D2" w:rsidP="00F801D2">
      <w:r>
        <w:t>For more information, visit www.trapets.com.</w:t>
      </w:r>
      <w:bookmarkEnd w:id="0"/>
      <w:bookmarkEnd w:id="1"/>
    </w:p>
    <w:sectPr w:rsidR="00F801D2" w:rsidRPr="00F801D2" w:rsidSect="009070F8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 w:code="9"/>
      <w:pgMar w:top="1440" w:right="1080" w:bottom="1440" w:left="108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1768721" w14:textId="77777777" w:rsidR="00716FA2" w:rsidRDefault="00716FA2" w:rsidP="00030413">
      <w:r>
        <w:separator/>
      </w:r>
    </w:p>
  </w:endnote>
  <w:endnote w:type="continuationSeparator" w:id="0">
    <w:p w14:paraId="7F3F3CB8" w14:textId="77777777" w:rsidR="00716FA2" w:rsidRDefault="00716FA2" w:rsidP="00030413">
      <w:r>
        <w:continuationSeparator/>
      </w:r>
    </w:p>
  </w:endnote>
  <w:endnote w:type="continuationNotice" w:id="1">
    <w:p w14:paraId="598A8CCC" w14:textId="77777777" w:rsidR="00716FA2" w:rsidRDefault="00716FA2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  <w:embedRegular r:id="rId1" w:fontKey="{1039FE0C-D62D-4876-BC6E-9966441E58E2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2" w:fontKey="{DF5B1FEC-68D7-4AE7-B406-D4ECB57AE403}"/>
    <w:embedBold r:id="rId3" w:fontKey="{E6261C40-DC19-438C-8407-C0848E72CE8E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  <w:embedRegular r:id="rId4" w:fontKey="{D2509293-DD10-49FA-B7DF-EEF0640655E7}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  <w:embedRegular r:id="rId5" w:fontKey="{47D4429F-75B7-4ED4-95D4-CCE644467E78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6" w:fontKey="{F65FB1DB-E9D4-41E5-975C-13CE1D084BA9}"/>
  </w:font>
  <w:font w:name="Matter SQ Light">
    <w:panose1 w:val="00000000000000000000"/>
    <w:charset w:val="00"/>
    <w:family w:val="auto"/>
    <w:pitch w:val="variable"/>
    <w:sig w:usb0="A10000EF" w:usb1="4000247A" w:usb2="00000000" w:usb3="00000000" w:csb0="00000093" w:csb1="00000000"/>
    <w:embedRegular r:id="rId7" w:fontKey="{633B96F2-DA6F-4E91-BD95-2684F02C71B1}"/>
    <w:embedBold r:id="rId8" w:fontKey="{E0C52201-1EA5-4F07-A97B-841E9BABD7B1}"/>
  </w:font>
  <w:font w:name="ABC Prophet">
    <w:panose1 w:val="020B0504030202060203"/>
    <w:charset w:val="00"/>
    <w:family w:val="swiss"/>
    <w:notTrueType/>
    <w:pitch w:val="variable"/>
    <w:sig w:usb0="00000007" w:usb1="00000000" w:usb2="00000000" w:usb3="00000000" w:csb0="0000009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42BFC48" w14:textId="77777777" w:rsidR="007E7BF5" w:rsidRDefault="007E7BF5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2115934255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53D03203" w14:textId="77777777" w:rsidR="002A6376" w:rsidRDefault="002A6376">
        <w:pPr>
          <w:pStyle w:val="Footer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751B8756" w14:textId="77777777" w:rsidR="002A6376" w:rsidRDefault="002A6376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738D0B5" w14:textId="77777777" w:rsidR="007E7BF5" w:rsidRDefault="007E7BF5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EA48837" w14:textId="77777777" w:rsidR="00716FA2" w:rsidRDefault="00716FA2" w:rsidP="00030413">
      <w:r>
        <w:separator/>
      </w:r>
    </w:p>
  </w:footnote>
  <w:footnote w:type="continuationSeparator" w:id="0">
    <w:p w14:paraId="67F53210" w14:textId="77777777" w:rsidR="00716FA2" w:rsidRDefault="00716FA2" w:rsidP="00030413">
      <w:r>
        <w:continuationSeparator/>
      </w:r>
    </w:p>
  </w:footnote>
  <w:footnote w:type="continuationNotice" w:id="1">
    <w:p w14:paraId="2789110E" w14:textId="77777777" w:rsidR="00716FA2" w:rsidRDefault="00716FA2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1F0B512" w14:textId="77777777" w:rsidR="007E7BF5" w:rsidRDefault="007E7BF5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689E401" w14:textId="77777777" w:rsidR="00206A1F" w:rsidRPr="004D13EF" w:rsidRDefault="00206A1F" w:rsidP="004D13EF">
    <w:pPr>
      <w:pStyle w:val="NoSpacing"/>
      <w:rPr>
        <w:rStyle w:val="NoSpacingChar"/>
      </w:rPr>
    </w:pPr>
    <w:r>
      <w:rPr>
        <w:noProof/>
      </w:rPr>
      <w:drawing>
        <wp:anchor distT="0" distB="0" distL="114300" distR="114300" simplePos="0" relativeHeight="251658240" behindDoc="0" locked="0" layoutInCell="1" allowOverlap="1" wp14:anchorId="02B39200" wp14:editId="3DF4B5FC">
          <wp:simplePos x="0" y="0"/>
          <wp:positionH relativeFrom="column">
            <wp:posOffset>55880</wp:posOffset>
          </wp:positionH>
          <wp:positionV relativeFrom="page">
            <wp:posOffset>426720</wp:posOffset>
          </wp:positionV>
          <wp:extent cx="1360805" cy="284480"/>
          <wp:effectExtent l="0" t="0" r="0" b="1270"/>
          <wp:wrapNone/>
          <wp:docPr id="1982967698" name="Graphic 198296769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77127882" name="Graphic 777127882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60805" cy="2844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sdt>
      <w:sdtPr>
        <w:rPr>
          <w:rStyle w:val="NoSpacingChar"/>
        </w:rPr>
        <w:alias w:val="Subject"/>
        <w:tag w:val=""/>
        <w:id w:val="1144087401"/>
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<w:text/>
      </w:sdtPr>
      <w:sdtContent>
        <w:r w:rsidRPr="004D13EF">
          <w:rPr>
            <w:rStyle w:val="NoSpacingChar"/>
          </w:rPr>
          <w:t>Stockholm</w:t>
        </w:r>
      </w:sdtContent>
    </w:sdt>
  </w:p>
  <w:p w14:paraId="02FCCB97" w14:textId="0BA540D6" w:rsidR="00206A1F" w:rsidRPr="004D13EF" w:rsidRDefault="00206A1F" w:rsidP="004D13EF">
    <w:pPr>
      <w:pStyle w:val="NoSpacing"/>
    </w:pPr>
    <w:r w:rsidRPr="004D13EF">
      <w:fldChar w:fldCharType="begin"/>
    </w:r>
    <w:r w:rsidRPr="004D13EF">
      <w:instrText xml:space="preserve"> DATE \@ "yyyy-MM-dd" </w:instrText>
    </w:r>
    <w:r w:rsidRPr="004D13EF">
      <w:fldChar w:fldCharType="separate"/>
    </w:r>
    <w:r w:rsidR="002B3C27">
      <w:rPr>
        <w:noProof/>
      </w:rPr>
      <w:t>2023-11-15</w:t>
    </w:r>
    <w:r w:rsidRPr="004D13EF">
      <w:fldChar w:fldCharType="end"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0139DF" w14:textId="77777777" w:rsidR="007E7BF5" w:rsidRDefault="007E7BF5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7D5A35"/>
    <w:multiLevelType w:val="hybridMultilevel"/>
    <w:tmpl w:val="FD88FAB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B4B6E11"/>
    <w:multiLevelType w:val="hybridMultilevel"/>
    <w:tmpl w:val="A01E4DC2"/>
    <w:lvl w:ilvl="0" w:tplc="0D7E0156">
      <w:numFmt w:val="bullet"/>
      <w:lvlText w:val="•"/>
      <w:lvlJc w:val="left"/>
      <w:pPr>
        <w:ind w:left="1080" w:hanging="72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6417829"/>
    <w:multiLevelType w:val="hybridMultilevel"/>
    <w:tmpl w:val="7B54AC90"/>
    <w:lvl w:ilvl="0" w:tplc="50CE5A4A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  <w:color w:val="ED002A" w:themeColor="accent4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B53659E"/>
    <w:multiLevelType w:val="hybridMultilevel"/>
    <w:tmpl w:val="6BCA8D1E"/>
    <w:lvl w:ilvl="0" w:tplc="0D7E0156">
      <w:numFmt w:val="bullet"/>
      <w:lvlText w:val="•"/>
      <w:lvlJc w:val="left"/>
      <w:pPr>
        <w:ind w:left="1080" w:hanging="72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D684987"/>
    <w:multiLevelType w:val="hybridMultilevel"/>
    <w:tmpl w:val="12A6CF18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50F7BF9"/>
    <w:multiLevelType w:val="hybridMultilevel"/>
    <w:tmpl w:val="A6CC5D5A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26B6133"/>
    <w:multiLevelType w:val="hybridMultilevel"/>
    <w:tmpl w:val="7614448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7037507"/>
    <w:multiLevelType w:val="hybridMultilevel"/>
    <w:tmpl w:val="9D5AED30"/>
    <w:lvl w:ilvl="0" w:tplc="0D7E0156">
      <w:numFmt w:val="bullet"/>
      <w:lvlText w:val="•"/>
      <w:lvlJc w:val="left"/>
      <w:pPr>
        <w:ind w:left="1080" w:hanging="72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B552E73"/>
    <w:multiLevelType w:val="hybridMultilevel"/>
    <w:tmpl w:val="69D2F7D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4E61F4B"/>
    <w:multiLevelType w:val="hybridMultilevel"/>
    <w:tmpl w:val="4F8C1FFC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A8E19A3"/>
    <w:multiLevelType w:val="hybridMultilevel"/>
    <w:tmpl w:val="51685BD6"/>
    <w:lvl w:ilvl="0" w:tplc="0D7E0156">
      <w:numFmt w:val="bullet"/>
      <w:lvlText w:val="•"/>
      <w:lvlJc w:val="left"/>
      <w:pPr>
        <w:ind w:left="1080" w:hanging="72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DC15AFF"/>
    <w:multiLevelType w:val="hybridMultilevel"/>
    <w:tmpl w:val="8A844C00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4E70D77"/>
    <w:multiLevelType w:val="hybridMultilevel"/>
    <w:tmpl w:val="19809DFE"/>
    <w:lvl w:ilvl="0" w:tplc="08090001">
      <w:start w:val="1"/>
      <w:numFmt w:val="bullet"/>
      <w:lvlText w:val=""/>
      <w:lvlJc w:val="left"/>
      <w:pPr>
        <w:ind w:left="525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245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965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685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405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125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845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565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285" w:hanging="360"/>
      </w:pPr>
      <w:rPr>
        <w:rFonts w:ascii="Wingdings" w:hAnsi="Wingdings" w:hint="default"/>
      </w:rPr>
    </w:lvl>
  </w:abstractNum>
  <w:abstractNum w:abstractNumId="13" w15:restartNumberingAfterBreak="0">
    <w:nsid w:val="75340EFF"/>
    <w:multiLevelType w:val="hybridMultilevel"/>
    <w:tmpl w:val="1BA6221C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B216841"/>
    <w:multiLevelType w:val="hybridMultilevel"/>
    <w:tmpl w:val="C696FAA0"/>
    <w:lvl w:ilvl="0" w:tplc="0D7E0156">
      <w:numFmt w:val="bullet"/>
      <w:lvlText w:val="•"/>
      <w:lvlJc w:val="left"/>
      <w:pPr>
        <w:ind w:left="1080" w:hanging="72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882332465">
    <w:abstractNumId w:val="6"/>
  </w:num>
  <w:num w:numId="2" w16cid:durableId="1560432105">
    <w:abstractNumId w:val="1"/>
  </w:num>
  <w:num w:numId="3" w16cid:durableId="347025524">
    <w:abstractNumId w:val="7"/>
  </w:num>
  <w:num w:numId="4" w16cid:durableId="699206787">
    <w:abstractNumId w:val="10"/>
  </w:num>
  <w:num w:numId="5" w16cid:durableId="746656726">
    <w:abstractNumId w:val="14"/>
  </w:num>
  <w:num w:numId="6" w16cid:durableId="2107384581">
    <w:abstractNumId w:val="3"/>
  </w:num>
  <w:num w:numId="7" w16cid:durableId="1011569960">
    <w:abstractNumId w:val="5"/>
  </w:num>
  <w:num w:numId="8" w16cid:durableId="807667581">
    <w:abstractNumId w:val="13"/>
  </w:num>
  <w:num w:numId="9" w16cid:durableId="75641100">
    <w:abstractNumId w:val="11"/>
  </w:num>
  <w:num w:numId="10" w16cid:durableId="2115245683">
    <w:abstractNumId w:val="8"/>
  </w:num>
  <w:num w:numId="11" w16cid:durableId="1835294559">
    <w:abstractNumId w:val="0"/>
  </w:num>
  <w:num w:numId="12" w16cid:durableId="1716350631">
    <w:abstractNumId w:val="2"/>
  </w:num>
  <w:num w:numId="13" w16cid:durableId="862741424">
    <w:abstractNumId w:val="12"/>
  </w:num>
  <w:num w:numId="14" w16cid:durableId="1497258770">
    <w:abstractNumId w:val="9"/>
  </w:num>
  <w:num w:numId="15" w16cid:durableId="187473147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embedTrueTypeFonts/>
  <w:embedSystemFonts/>
  <w:attachedTemplate r:id="rId1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801D2"/>
    <w:rsid w:val="00000893"/>
    <w:rsid w:val="00001321"/>
    <w:rsid w:val="000065D8"/>
    <w:rsid w:val="00007204"/>
    <w:rsid w:val="00015C2E"/>
    <w:rsid w:val="0002185E"/>
    <w:rsid w:val="00023D11"/>
    <w:rsid w:val="00030413"/>
    <w:rsid w:val="000314FC"/>
    <w:rsid w:val="00032907"/>
    <w:rsid w:val="00041566"/>
    <w:rsid w:val="00050360"/>
    <w:rsid w:val="00050898"/>
    <w:rsid w:val="000541FF"/>
    <w:rsid w:val="00072C35"/>
    <w:rsid w:val="0009393E"/>
    <w:rsid w:val="000B01BB"/>
    <w:rsid w:val="000C102B"/>
    <w:rsid w:val="000D459E"/>
    <w:rsid w:val="000D54CA"/>
    <w:rsid w:val="000D6DF6"/>
    <w:rsid w:val="000E1C9F"/>
    <w:rsid w:val="000E7E14"/>
    <w:rsid w:val="00100CE6"/>
    <w:rsid w:val="00102A4A"/>
    <w:rsid w:val="001139DC"/>
    <w:rsid w:val="00114C45"/>
    <w:rsid w:val="00136686"/>
    <w:rsid w:val="00141FBC"/>
    <w:rsid w:val="001473CE"/>
    <w:rsid w:val="001536BA"/>
    <w:rsid w:val="00153ED6"/>
    <w:rsid w:val="00155139"/>
    <w:rsid w:val="00155AC6"/>
    <w:rsid w:val="00165C64"/>
    <w:rsid w:val="00170D45"/>
    <w:rsid w:val="00173481"/>
    <w:rsid w:val="00181603"/>
    <w:rsid w:val="00181CA6"/>
    <w:rsid w:val="00192D2D"/>
    <w:rsid w:val="001A4E85"/>
    <w:rsid w:val="001D1364"/>
    <w:rsid w:val="001D707C"/>
    <w:rsid w:val="001E16A2"/>
    <w:rsid w:val="001E318C"/>
    <w:rsid w:val="00206A1F"/>
    <w:rsid w:val="00210B84"/>
    <w:rsid w:val="00213455"/>
    <w:rsid w:val="002251CB"/>
    <w:rsid w:val="00230318"/>
    <w:rsid w:val="0023103C"/>
    <w:rsid w:val="00235606"/>
    <w:rsid w:val="00241370"/>
    <w:rsid w:val="00247508"/>
    <w:rsid w:val="0026033B"/>
    <w:rsid w:val="00262D41"/>
    <w:rsid w:val="00262EDF"/>
    <w:rsid w:val="00264268"/>
    <w:rsid w:val="002743FE"/>
    <w:rsid w:val="002758FF"/>
    <w:rsid w:val="002A4B08"/>
    <w:rsid w:val="002A6376"/>
    <w:rsid w:val="002A7F20"/>
    <w:rsid w:val="002B3C27"/>
    <w:rsid w:val="002C7298"/>
    <w:rsid w:val="002D367D"/>
    <w:rsid w:val="002D4304"/>
    <w:rsid w:val="002F5EAF"/>
    <w:rsid w:val="00300A31"/>
    <w:rsid w:val="003029E7"/>
    <w:rsid w:val="0031710E"/>
    <w:rsid w:val="00324187"/>
    <w:rsid w:val="0032522B"/>
    <w:rsid w:val="00345507"/>
    <w:rsid w:val="003709CA"/>
    <w:rsid w:val="00371A11"/>
    <w:rsid w:val="00371FD3"/>
    <w:rsid w:val="00375124"/>
    <w:rsid w:val="003774E2"/>
    <w:rsid w:val="00380FAD"/>
    <w:rsid w:val="003878EE"/>
    <w:rsid w:val="00390548"/>
    <w:rsid w:val="003D75E1"/>
    <w:rsid w:val="003E632C"/>
    <w:rsid w:val="0040304A"/>
    <w:rsid w:val="00406007"/>
    <w:rsid w:val="00406823"/>
    <w:rsid w:val="00422597"/>
    <w:rsid w:val="00433054"/>
    <w:rsid w:val="00451224"/>
    <w:rsid w:val="0047074D"/>
    <w:rsid w:val="004808A7"/>
    <w:rsid w:val="004903EB"/>
    <w:rsid w:val="00494849"/>
    <w:rsid w:val="00495986"/>
    <w:rsid w:val="004A0682"/>
    <w:rsid w:val="004A59D1"/>
    <w:rsid w:val="004B3734"/>
    <w:rsid w:val="004D13EF"/>
    <w:rsid w:val="004D34CE"/>
    <w:rsid w:val="004D61F1"/>
    <w:rsid w:val="004F5393"/>
    <w:rsid w:val="00502DDC"/>
    <w:rsid w:val="00505E89"/>
    <w:rsid w:val="005068C0"/>
    <w:rsid w:val="0052447A"/>
    <w:rsid w:val="005278F8"/>
    <w:rsid w:val="00533654"/>
    <w:rsid w:val="00547DD3"/>
    <w:rsid w:val="005502EC"/>
    <w:rsid w:val="00550CB6"/>
    <w:rsid w:val="005521FE"/>
    <w:rsid w:val="00555CA0"/>
    <w:rsid w:val="005561C6"/>
    <w:rsid w:val="00562225"/>
    <w:rsid w:val="00570410"/>
    <w:rsid w:val="00570FDB"/>
    <w:rsid w:val="005808E4"/>
    <w:rsid w:val="005851B4"/>
    <w:rsid w:val="00585C2D"/>
    <w:rsid w:val="00590BD4"/>
    <w:rsid w:val="00592325"/>
    <w:rsid w:val="005928B0"/>
    <w:rsid w:val="005951B8"/>
    <w:rsid w:val="005B6824"/>
    <w:rsid w:val="005B7B61"/>
    <w:rsid w:val="005C0F5B"/>
    <w:rsid w:val="005C2F14"/>
    <w:rsid w:val="005C73C5"/>
    <w:rsid w:val="005D5BAF"/>
    <w:rsid w:val="005D6E94"/>
    <w:rsid w:val="005E1406"/>
    <w:rsid w:val="005F3D6B"/>
    <w:rsid w:val="006037C9"/>
    <w:rsid w:val="00612B2D"/>
    <w:rsid w:val="00625993"/>
    <w:rsid w:val="0062713C"/>
    <w:rsid w:val="00634C4B"/>
    <w:rsid w:val="00644073"/>
    <w:rsid w:val="00653AA3"/>
    <w:rsid w:val="00661FE6"/>
    <w:rsid w:val="0066787C"/>
    <w:rsid w:val="00676B96"/>
    <w:rsid w:val="006867C9"/>
    <w:rsid w:val="00690091"/>
    <w:rsid w:val="006963AB"/>
    <w:rsid w:val="006A0B3F"/>
    <w:rsid w:val="006A6C11"/>
    <w:rsid w:val="006A74EE"/>
    <w:rsid w:val="006A7515"/>
    <w:rsid w:val="006A7E16"/>
    <w:rsid w:val="006B010C"/>
    <w:rsid w:val="006B6FA6"/>
    <w:rsid w:val="006C45E5"/>
    <w:rsid w:val="006D6109"/>
    <w:rsid w:val="006E127F"/>
    <w:rsid w:val="006F41E2"/>
    <w:rsid w:val="00701BD3"/>
    <w:rsid w:val="00704062"/>
    <w:rsid w:val="007103DB"/>
    <w:rsid w:val="007132E2"/>
    <w:rsid w:val="00716FA2"/>
    <w:rsid w:val="00744A31"/>
    <w:rsid w:val="00744F7B"/>
    <w:rsid w:val="0074752C"/>
    <w:rsid w:val="00754F8E"/>
    <w:rsid w:val="00757F95"/>
    <w:rsid w:val="00772B82"/>
    <w:rsid w:val="00774041"/>
    <w:rsid w:val="0077493B"/>
    <w:rsid w:val="00786F24"/>
    <w:rsid w:val="00791613"/>
    <w:rsid w:val="00791801"/>
    <w:rsid w:val="00796079"/>
    <w:rsid w:val="007A1531"/>
    <w:rsid w:val="007A5D3C"/>
    <w:rsid w:val="007A70A2"/>
    <w:rsid w:val="007B0548"/>
    <w:rsid w:val="007B20DB"/>
    <w:rsid w:val="007D408A"/>
    <w:rsid w:val="007D64C1"/>
    <w:rsid w:val="007E7BF5"/>
    <w:rsid w:val="007F2C60"/>
    <w:rsid w:val="007F3C75"/>
    <w:rsid w:val="00804B41"/>
    <w:rsid w:val="00814D6C"/>
    <w:rsid w:val="008306C8"/>
    <w:rsid w:val="0083381F"/>
    <w:rsid w:val="00837C6E"/>
    <w:rsid w:val="00850C14"/>
    <w:rsid w:val="00866965"/>
    <w:rsid w:val="00875A51"/>
    <w:rsid w:val="00883BD7"/>
    <w:rsid w:val="00886AA6"/>
    <w:rsid w:val="008A030B"/>
    <w:rsid w:val="008C01E7"/>
    <w:rsid w:val="008D1304"/>
    <w:rsid w:val="008E1FA5"/>
    <w:rsid w:val="008E26FC"/>
    <w:rsid w:val="008E7AA6"/>
    <w:rsid w:val="008F4AF8"/>
    <w:rsid w:val="00902CB6"/>
    <w:rsid w:val="009070F8"/>
    <w:rsid w:val="00915107"/>
    <w:rsid w:val="00934B37"/>
    <w:rsid w:val="00955C67"/>
    <w:rsid w:val="00956FC0"/>
    <w:rsid w:val="00957502"/>
    <w:rsid w:val="00963F55"/>
    <w:rsid w:val="00977EDE"/>
    <w:rsid w:val="009826FB"/>
    <w:rsid w:val="0099381A"/>
    <w:rsid w:val="00993FC7"/>
    <w:rsid w:val="00994879"/>
    <w:rsid w:val="009A32D8"/>
    <w:rsid w:val="009A4A8F"/>
    <w:rsid w:val="009B22B0"/>
    <w:rsid w:val="009C0044"/>
    <w:rsid w:val="009C1C27"/>
    <w:rsid w:val="009C5784"/>
    <w:rsid w:val="009C61A8"/>
    <w:rsid w:val="009E1E2F"/>
    <w:rsid w:val="009E6AA6"/>
    <w:rsid w:val="009F0C66"/>
    <w:rsid w:val="00A141CA"/>
    <w:rsid w:val="00A144C2"/>
    <w:rsid w:val="00A22FEB"/>
    <w:rsid w:val="00A41004"/>
    <w:rsid w:val="00A542E9"/>
    <w:rsid w:val="00A55552"/>
    <w:rsid w:val="00A619B0"/>
    <w:rsid w:val="00A66859"/>
    <w:rsid w:val="00A73397"/>
    <w:rsid w:val="00A80442"/>
    <w:rsid w:val="00A94421"/>
    <w:rsid w:val="00A94B31"/>
    <w:rsid w:val="00A96066"/>
    <w:rsid w:val="00A9773B"/>
    <w:rsid w:val="00AA73F3"/>
    <w:rsid w:val="00AD67CE"/>
    <w:rsid w:val="00AE6750"/>
    <w:rsid w:val="00B04F1B"/>
    <w:rsid w:val="00B20952"/>
    <w:rsid w:val="00B236F6"/>
    <w:rsid w:val="00B3339C"/>
    <w:rsid w:val="00B47799"/>
    <w:rsid w:val="00B531C4"/>
    <w:rsid w:val="00B67CF9"/>
    <w:rsid w:val="00B70E7A"/>
    <w:rsid w:val="00B71EE9"/>
    <w:rsid w:val="00B73B5D"/>
    <w:rsid w:val="00B76359"/>
    <w:rsid w:val="00B769E7"/>
    <w:rsid w:val="00B81F00"/>
    <w:rsid w:val="00B86A37"/>
    <w:rsid w:val="00BA7F86"/>
    <w:rsid w:val="00BB3103"/>
    <w:rsid w:val="00BD1C1F"/>
    <w:rsid w:val="00BE5131"/>
    <w:rsid w:val="00BF71AB"/>
    <w:rsid w:val="00C02780"/>
    <w:rsid w:val="00C03F9A"/>
    <w:rsid w:val="00C04B89"/>
    <w:rsid w:val="00C05EB9"/>
    <w:rsid w:val="00C0687D"/>
    <w:rsid w:val="00C12C22"/>
    <w:rsid w:val="00C13BCA"/>
    <w:rsid w:val="00C15F68"/>
    <w:rsid w:val="00C36C49"/>
    <w:rsid w:val="00C46038"/>
    <w:rsid w:val="00C50028"/>
    <w:rsid w:val="00C57159"/>
    <w:rsid w:val="00C70837"/>
    <w:rsid w:val="00C74822"/>
    <w:rsid w:val="00C80BFC"/>
    <w:rsid w:val="00C81D94"/>
    <w:rsid w:val="00C82C1E"/>
    <w:rsid w:val="00C876E3"/>
    <w:rsid w:val="00CA5237"/>
    <w:rsid w:val="00CA54FA"/>
    <w:rsid w:val="00CA7BC9"/>
    <w:rsid w:val="00CB1111"/>
    <w:rsid w:val="00CB6AA2"/>
    <w:rsid w:val="00CC020A"/>
    <w:rsid w:val="00CC066E"/>
    <w:rsid w:val="00CC1449"/>
    <w:rsid w:val="00CE2099"/>
    <w:rsid w:val="00CF1193"/>
    <w:rsid w:val="00CF134D"/>
    <w:rsid w:val="00CF45BD"/>
    <w:rsid w:val="00CF4CA0"/>
    <w:rsid w:val="00D00044"/>
    <w:rsid w:val="00D0023C"/>
    <w:rsid w:val="00D1044B"/>
    <w:rsid w:val="00D144DC"/>
    <w:rsid w:val="00D16EE1"/>
    <w:rsid w:val="00D216F9"/>
    <w:rsid w:val="00D2622D"/>
    <w:rsid w:val="00D51D72"/>
    <w:rsid w:val="00D65026"/>
    <w:rsid w:val="00D657E6"/>
    <w:rsid w:val="00D8121A"/>
    <w:rsid w:val="00D84CE5"/>
    <w:rsid w:val="00D902EC"/>
    <w:rsid w:val="00D9739B"/>
    <w:rsid w:val="00DA698D"/>
    <w:rsid w:val="00DA726F"/>
    <w:rsid w:val="00DE6ED5"/>
    <w:rsid w:val="00DE7999"/>
    <w:rsid w:val="00DF6FF7"/>
    <w:rsid w:val="00E02029"/>
    <w:rsid w:val="00E03C43"/>
    <w:rsid w:val="00E15DFF"/>
    <w:rsid w:val="00E17916"/>
    <w:rsid w:val="00E3282B"/>
    <w:rsid w:val="00E332C2"/>
    <w:rsid w:val="00E4194D"/>
    <w:rsid w:val="00E51DEC"/>
    <w:rsid w:val="00E51E39"/>
    <w:rsid w:val="00E54C31"/>
    <w:rsid w:val="00E6249B"/>
    <w:rsid w:val="00E62F56"/>
    <w:rsid w:val="00E65FDB"/>
    <w:rsid w:val="00E73476"/>
    <w:rsid w:val="00E75777"/>
    <w:rsid w:val="00E9144C"/>
    <w:rsid w:val="00E92971"/>
    <w:rsid w:val="00EB7A7D"/>
    <w:rsid w:val="00ED28AC"/>
    <w:rsid w:val="00EE308D"/>
    <w:rsid w:val="00EF38E9"/>
    <w:rsid w:val="00F06436"/>
    <w:rsid w:val="00F1034C"/>
    <w:rsid w:val="00F23F58"/>
    <w:rsid w:val="00F240EB"/>
    <w:rsid w:val="00F36B23"/>
    <w:rsid w:val="00F41461"/>
    <w:rsid w:val="00F506AE"/>
    <w:rsid w:val="00F53A0A"/>
    <w:rsid w:val="00F552E9"/>
    <w:rsid w:val="00F6382D"/>
    <w:rsid w:val="00F80068"/>
    <w:rsid w:val="00F801D2"/>
    <w:rsid w:val="00F823BE"/>
    <w:rsid w:val="00F930AC"/>
    <w:rsid w:val="00F9688D"/>
    <w:rsid w:val="00FA05FF"/>
    <w:rsid w:val="00FA3CF9"/>
    <w:rsid w:val="00FA4F98"/>
    <w:rsid w:val="00FB062F"/>
    <w:rsid w:val="00FB3F85"/>
    <w:rsid w:val="00FD0ACF"/>
    <w:rsid w:val="00FD138D"/>
    <w:rsid w:val="00FE1086"/>
    <w:rsid w:val="00FE33EA"/>
    <w:rsid w:val="00FE3D96"/>
    <w:rsid w:val="00FE45EE"/>
    <w:rsid w:val="00FF3340"/>
    <w:rsid w:val="00FF3492"/>
    <w:rsid w:val="00FF705F"/>
    <w:rsid w:val="41C09D1E"/>
    <w:rsid w:val="6D68DF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57651D99"/>
  <w15:docId w15:val="{36AD0C2D-D078-4549-8CA6-4ACC0B2EE4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aliases w:val="Normal Trapets"/>
    <w:qFormat/>
    <w:rsid w:val="00030413"/>
    <w:rPr>
      <w:color w:val="461524" w:themeColor="text1"/>
      <w:sz w:val="24"/>
      <w:szCs w:val="24"/>
      <w:lang w:val="en-GB"/>
    </w:rPr>
  </w:style>
  <w:style w:type="paragraph" w:styleId="Heading1">
    <w:name w:val="heading 1"/>
    <w:aliases w:val="Heading 1 Trapets Heading"/>
    <w:basedOn w:val="Normal"/>
    <w:next w:val="Normal"/>
    <w:link w:val="Heading1Char"/>
    <w:uiPriority w:val="9"/>
    <w:qFormat/>
    <w:rsid w:val="004D34CE"/>
    <w:pPr>
      <w:keepNext/>
      <w:keepLines/>
      <w:pBdr>
        <w:bottom w:val="single" w:sz="2" w:space="1" w:color="FF0000"/>
      </w:pBdr>
      <w:spacing w:after="360"/>
      <w:outlineLvl w:val="0"/>
    </w:pPr>
    <w:rPr>
      <w:rFonts w:asciiTheme="majorHAnsi" w:eastAsiaTheme="majorEastAsia" w:hAnsiTheme="majorHAnsi" w:cstheme="majorBidi"/>
      <w:noProof/>
      <w:color w:val="580F23" w:themeColor="accent1" w:themeShade="BF"/>
      <w:sz w:val="52"/>
      <w:szCs w:val="52"/>
    </w:rPr>
  </w:style>
  <w:style w:type="paragraph" w:styleId="Heading2">
    <w:name w:val="heading 2"/>
    <w:aliases w:val="Heading 2 Trapets Subhead"/>
    <w:basedOn w:val="Normal"/>
    <w:next w:val="Normal"/>
    <w:link w:val="Heading2Char"/>
    <w:uiPriority w:val="9"/>
    <w:unhideWhenUsed/>
    <w:qFormat/>
    <w:rsid w:val="009A32D8"/>
    <w:pPr>
      <w:keepNext/>
      <w:keepLines/>
      <w:spacing w:after="320"/>
      <w:outlineLvl w:val="1"/>
    </w:pPr>
    <w:rPr>
      <w:rFonts w:asciiTheme="majorHAnsi" w:eastAsiaTheme="majorEastAsia" w:hAnsiTheme="majorHAnsi" w:cstheme="majorBidi"/>
      <w:color w:val="580F23" w:themeColor="accent1" w:themeShade="BF"/>
      <w:sz w:val="36"/>
      <w:szCs w:val="36"/>
    </w:rPr>
  </w:style>
  <w:style w:type="paragraph" w:styleId="Heading3">
    <w:name w:val="heading 3"/>
    <w:aliases w:val="Heading 3 Trapet Heading"/>
    <w:basedOn w:val="TrapetsBody"/>
    <w:next w:val="Normal"/>
    <w:link w:val="Heading3Char"/>
    <w:uiPriority w:val="9"/>
    <w:unhideWhenUsed/>
    <w:qFormat/>
    <w:rsid w:val="009A32D8"/>
    <w:pPr>
      <w:outlineLvl w:val="2"/>
    </w:pPr>
    <w:rPr>
      <w:rFonts w:asciiTheme="majorHAnsi" w:hAnsiTheme="majorHAnsi"/>
      <w:sz w:val="28"/>
      <w:szCs w:val="28"/>
    </w:rPr>
  </w:style>
  <w:style w:type="paragraph" w:styleId="Heading4">
    <w:name w:val="heading 4"/>
    <w:aliases w:val="Heading 4 Trapets Heading"/>
    <w:basedOn w:val="Normal"/>
    <w:next w:val="Normal"/>
    <w:link w:val="Heading4Char"/>
    <w:uiPriority w:val="9"/>
    <w:unhideWhenUsed/>
    <w:qFormat/>
    <w:rsid w:val="009826FB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color w:val="580F23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9826FB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580F23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9826FB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3A0A17" w:themeColor="accent1" w:themeShade="7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aliases w:val="Heading 1 Trapets Heading Char"/>
    <w:basedOn w:val="DefaultParagraphFont"/>
    <w:link w:val="Heading1"/>
    <w:uiPriority w:val="9"/>
    <w:rsid w:val="004D34CE"/>
    <w:rPr>
      <w:rFonts w:asciiTheme="majorHAnsi" w:eastAsiaTheme="majorEastAsia" w:hAnsiTheme="majorHAnsi" w:cstheme="majorBidi"/>
      <w:noProof/>
      <w:color w:val="580F23" w:themeColor="accent1" w:themeShade="BF"/>
      <w:sz w:val="52"/>
      <w:szCs w:val="52"/>
      <w:lang w:val="en-GB"/>
    </w:rPr>
  </w:style>
  <w:style w:type="paragraph" w:styleId="ListParagraph">
    <w:name w:val="List Paragraph"/>
    <w:aliases w:val="Trapets List Paragraph"/>
    <w:basedOn w:val="Normal"/>
    <w:uiPriority w:val="34"/>
    <w:qFormat/>
    <w:rsid w:val="00D51D72"/>
    <w:pPr>
      <w:ind w:left="720"/>
      <w:contextualSpacing/>
    </w:pPr>
  </w:style>
  <w:style w:type="character" w:customStyle="1" w:styleId="Heading2Char">
    <w:name w:val="Heading 2 Char"/>
    <w:aliases w:val="Heading 2 Trapets Subhead Char"/>
    <w:basedOn w:val="DefaultParagraphFont"/>
    <w:link w:val="Heading2"/>
    <w:uiPriority w:val="9"/>
    <w:rsid w:val="009A32D8"/>
    <w:rPr>
      <w:rFonts w:asciiTheme="majorHAnsi" w:eastAsiaTheme="majorEastAsia" w:hAnsiTheme="majorHAnsi" w:cstheme="majorBidi"/>
      <w:color w:val="580F23" w:themeColor="accent1" w:themeShade="BF"/>
      <w:sz w:val="36"/>
      <w:szCs w:val="36"/>
      <w:lang w:val="en-GB"/>
    </w:rPr>
  </w:style>
  <w:style w:type="paragraph" w:styleId="Header">
    <w:name w:val="header"/>
    <w:aliases w:val="Header Trapets"/>
    <w:basedOn w:val="Normal"/>
    <w:link w:val="HeaderChar"/>
    <w:uiPriority w:val="99"/>
    <w:unhideWhenUsed/>
    <w:rsid w:val="001473CE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HeaderChar">
    <w:name w:val="Header Char"/>
    <w:aliases w:val="Header Trapets Char"/>
    <w:basedOn w:val="DefaultParagraphFont"/>
    <w:link w:val="Header"/>
    <w:uiPriority w:val="99"/>
    <w:rsid w:val="001473CE"/>
  </w:style>
  <w:style w:type="paragraph" w:styleId="Footer">
    <w:name w:val="footer"/>
    <w:aliases w:val="Trapets Footer"/>
    <w:basedOn w:val="Normal"/>
    <w:link w:val="FooterChar"/>
    <w:uiPriority w:val="99"/>
    <w:unhideWhenUsed/>
    <w:rsid w:val="001473CE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FooterChar">
    <w:name w:val="Footer Char"/>
    <w:aliases w:val="Trapets Footer Char"/>
    <w:basedOn w:val="DefaultParagraphFont"/>
    <w:link w:val="Footer"/>
    <w:uiPriority w:val="99"/>
    <w:rsid w:val="001473CE"/>
  </w:style>
  <w:style w:type="character" w:styleId="PlaceholderText">
    <w:name w:val="Placeholder Text"/>
    <w:basedOn w:val="DefaultParagraphFont"/>
    <w:uiPriority w:val="99"/>
    <w:semiHidden/>
    <w:rsid w:val="001473CE"/>
    <w:rPr>
      <w:color w:val="808080"/>
    </w:rPr>
  </w:style>
  <w:style w:type="paragraph" w:styleId="TOC1">
    <w:name w:val="toc 1"/>
    <w:basedOn w:val="Normal"/>
    <w:next w:val="Normal"/>
    <w:autoRedefine/>
    <w:uiPriority w:val="39"/>
    <w:unhideWhenUsed/>
    <w:rsid w:val="00B81F00"/>
    <w:pPr>
      <w:spacing w:after="100"/>
    </w:pPr>
  </w:style>
  <w:style w:type="character" w:styleId="Hyperlink">
    <w:name w:val="Hyperlink"/>
    <w:basedOn w:val="DefaultParagraphFont"/>
    <w:uiPriority w:val="99"/>
    <w:unhideWhenUsed/>
    <w:rsid w:val="00B81F00"/>
    <w:rPr>
      <w:color w:val="286244" w:themeColor="hyperlink"/>
      <w:u w:val="single"/>
    </w:rPr>
  </w:style>
  <w:style w:type="paragraph" w:styleId="NoSpacing">
    <w:name w:val="No Spacing"/>
    <w:link w:val="NoSpacingChar"/>
    <w:uiPriority w:val="1"/>
    <w:rsid w:val="004D13EF"/>
    <w:pPr>
      <w:spacing w:after="0" w:line="240" w:lineRule="auto"/>
      <w:jc w:val="right"/>
    </w:pPr>
    <w:rPr>
      <w:rFonts w:eastAsiaTheme="minorEastAsia"/>
      <w:color w:val="461524" w:themeColor="text1"/>
      <w:kern w:val="0"/>
    </w:rPr>
  </w:style>
  <w:style w:type="character" w:customStyle="1" w:styleId="NoSpacingChar">
    <w:name w:val="No Spacing Char"/>
    <w:basedOn w:val="DefaultParagraphFont"/>
    <w:link w:val="NoSpacing"/>
    <w:uiPriority w:val="1"/>
    <w:rsid w:val="004D13EF"/>
    <w:rPr>
      <w:rFonts w:eastAsiaTheme="minorEastAsia"/>
      <w:color w:val="461524" w:themeColor="text1"/>
      <w:kern w:val="0"/>
    </w:rPr>
  </w:style>
  <w:style w:type="paragraph" w:customStyle="1" w:styleId="TrapetsBody">
    <w:name w:val="Trapets Body"/>
    <w:basedOn w:val="Normal"/>
    <w:link w:val="TrapetsBodyChar"/>
    <w:rsid w:val="00E54C31"/>
  </w:style>
  <w:style w:type="character" w:customStyle="1" w:styleId="Heading3Char">
    <w:name w:val="Heading 3 Char"/>
    <w:aliases w:val="Heading 3 Trapet Heading Char"/>
    <w:basedOn w:val="DefaultParagraphFont"/>
    <w:link w:val="Heading3"/>
    <w:uiPriority w:val="9"/>
    <w:rsid w:val="009A32D8"/>
    <w:rPr>
      <w:rFonts w:asciiTheme="majorHAnsi" w:hAnsiTheme="majorHAnsi"/>
      <w:color w:val="461524" w:themeColor="text1"/>
      <w:sz w:val="28"/>
      <w:szCs w:val="28"/>
      <w:lang w:val="en-GB"/>
    </w:rPr>
  </w:style>
  <w:style w:type="character" w:customStyle="1" w:styleId="TrapetsBodyChar">
    <w:name w:val="Trapets Body Char"/>
    <w:basedOn w:val="DefaultParagraphFont"/>
    <w:link w:val="TrapetsBody"/>
    <w:rsid w:val="00E54C31"/>
    <w:rPr>
      <w:color w:val="461524" w:themeColor="text1"/>
      <w:sz w:val="24"/>
      <w:szCs w:val="24"/>
      <w:lang w:val="en-GB"/>
    </w:rPr>
  </w:style>
  <w:style w:type="character" w:styleId="Emphasis">
    <w:name w:val="Emphasis"/>
    <w:uiPriority w:val="20"/>
    <w:rsid w:val="00102A4A"/>
    <w:rPr>
      <w:color w:val="461524" w:themeColor="text1"/>
      <w:sz w:val="28"/>
      <w:szCs w:val="28"/>
    </w:rPr>
  </w:style>
  <w:style w:type="table" w:styleId="TableGrid">
    <w:name w:val="Table Grid"/>
    <w:basedOn w:val="TableNormal"/>
    <w:uiPriority w:val="39"/>
    <w:rsid w:val="00CE209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ListTable3-Accent1">
    <w:name w:val="List Table 3 Accent 1"/>
    <w:basedOn w:val="TableNormal"/>
    <w:uiPriority w:val="48"/>
    <w:rsid w:val="00173481"/>
    <w:pPr>
      <w:spacing w:after="0" w:line="240" w:lineRule="auto"/>
    </w:pPr>
    <w:tblPr>
      <w:tblStyleRowBandSize w:val="1"/>
      <w:tblStyleColBandSize w:val="1"/>
      <w:tblBorders>
        <w:top w:val="single" w:sz="4" w:space="0" w:color="761530" w:themeColor="accent1"/>
        <w:left w:val="single" w:sz="4" w:space="0" w:color="761530" w:themeColor="accent1"/>
        <w:bottom w:val="single" w:sz="4" w:space="0" w:color="761530" w:themeColor="accent1"/>
        <w:right w:val="single" w:sz="4" w:space="0" w:color="761530" w:themeColor="accent1"/>
      </w:tblBorders>
    </w:tblPr>
    <w:tcPr>
      <w:shd w:val="clear" w:color="auto" w:fill="F6F6F2" w:themeFill="background2"/>
    </w:tcPr>
    <w:tblStylePr w:type="firstRow">
      <w:rPr>
        <w:b/>
        <w:bCs/>
        <w:color w:val="FFFFFF" w:themeColor="background1"/>
      </w:rPr>
      <w:tblPr/>
      <w:tcPr>
        <w:shd w:val="clear" w:color="auto" w:fill="761530" w:themeFill="accent1"/>
      </w:tcPr>
    </w:tblStylePr>
    <w:tblStylePr w:type="lastRow">
      <w:rPr>
        <w:b/>
        <w:bCs/>
      </w:rPr>
      <w:tblPr/>
      <w:tcPr>
        <w:tcBorders>
          <w:top w:val="double" w:sz="4" w:space="0" w:color="761530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761530" w:themeColor="accent1"/>
          <w:right w:val="single" w:sz="4" w:space="0" w:color="761530" w:themeColor="accent1"/>
        </w:tcBorders>
      </w:tcPr>
    </w:tblStylePr>
    <w:tblStylePr w:type="band1Horz">
      <w:tblPr/>
      <w:tcPr>
        <w:tcBorders>
          <w:top w:val="single" w:sz="4" w:space="0" w:color="761530" w:themeColor="accent1"/>
          <w:bottom w:val="single" w:sz="4" w:space="0" w:color="761530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761530" w:themeColor="accent1"/>
          <w:left w:val="nil"/>
        </w:tcBorders>
      </w:tcPr>
    </w:tblStylePr>
    <w:tblStylePr w:type="swCell">
      <w:tblPr/>
      <w:tcPr>
        <w:tcBorders>
          <w:top w:val="double" w:sz="4" w:space="0" w:color="761530" w:themeColor="accent1"/>
          <w:right w:val="nil"/>
        </w:tcBorders>
      </w:tcPr>
    </w:tblStylePr>
  </w:style>
  <w:style w:type="character" w:styleId="CommentReference">
    <w:name w:val="annotation reference"/>
    <w:basedOn w:val="DefaultParagraphFont"/>
    <w:uiPriority w:val="99"/>
    <w:semiHidden/>
    <w:unhideWhenUsed/>
    <w:rsid w:val="009F0C6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9F0C66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9F0C66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9F0C66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9F0C66"/>
    <w:rPr>
      <w:b/>
      <w:bCs/>
      <w:sz w:val="20"/>
      <w:szCs w:val="20"/>
    </w:rPr>
  </w:style>
  <w:style w:type="character" w:styleId="UnresolvedMention">
    <w:name w:val="Unresolved Mention"/>
    <w:basedOn w:val="DefaultParagraphFont"/>
    <w:uiPriority w:val="99"/>
    <w:semiHidden/>
    <w:unhideWhenUsed/>
    <w:rsid w:val="00661FE6"/>
    <w:rPr>
      <w:color w:val="605E5C"/>
      <w:shd w:val="clear" w:color="auto" w:fill="E1DFDD"/>
    </w:rPr>
  </w:style>
  <w:style w:type="paragraph" w:styleId="TOCHeading">
    <w:name w:val="TOC Heading"/>
    <w:basedOn w:val="Heading1"/>
    <w:next w:val="Normal"/>
    <w:uiPriority w:val="39"/>
    <w:unhideWhenUsed/>
    <w:qFormat/>
    <w:rsid w:val="00661FE6"/>
    <w:pPr>
      <w:outlineLvl w:val="9"/>
    </w:pPr>
    <w:rPr>
      <w:b/>
      <w:bCs/>
      <w:kern w:val="0"/>
      <w:sz w:val="32"/>
      <w:szCs w:val="32"/>
    </w:rPr>
  </w:style>
  <w:style w:type="paragraph" w:styleId="TOC2">
    <w:name w:val="toc 2"/>
    <w:basedOn w:val="Normal"/>
    <w:next w:val="Normal"/>
    <w:autoRedefine/>
    <w:uiPriority w:val="39"/>
    <w:unhideWhenUsed/>
    <w:rsid w:val="00661FE6"/>
    <w:pPr>
      <w:spacing w:after="100"/>
      <w:ind w:left="220"/>
    </w:pPr>
  </w:style>
  <w:style w:type="paragraph" w:styleId="TOC3">
    <w:name w:val="toc 3"/>
    <w:basedOn w:val="Normal"/>
    <w:next w:val="Normal"/>
    <w:autoRedefine/>
    <w:uiPriority w:val="39"/>
    <w:unhideWhenUsed/>
    <w:rsid w:val="00661FE6"/>
    <w:pPr>
      <w:spacing w:after="100"/>
      <w:ind w:left="440"/>
    </w:pPr>
  </w:style>
  <w:style w:type="paragraph" w:styleId="Subtitle">
    <w:name w:val="Subtitle"/>
    <w:basedOn w:val="Normal"/>
    <w:next w:val="Normal"/>
    <w:link w:val="SubtitleChar"/>
    <w:uiPriority w:val="11"/>
    <w:qFormat/>
    <w:rsid w:val="00E51DEC"/>
    <w:pPr>
      <w:numPr>
        <w:ilvl w:val="1"/>
      </w:numPr>
      <w:spacing w:before="120" w:after="480"/>
    </w:pPr>
    <w:rPr>
      <w:rFonts w:asciiTheme="majorHAnsi" w:eastAsiaTheme="minorEastAsia" w:hAnsiTheme="majorHAnsi"/>
      <w:noProof/>
      <w:color w:val="F6F6F2" w:themeColor="background2"/>
      <w:spacing w:val="15"/>
      <w:sz w:val="32"/>
      <w:szCs w:val="32"/>
    </w:rPr>
  </w:style>
  <w:style w:type="character" w:customStyle="1" w:styleId="SubtitleChar">
    <w:name w:val="Subtitle Char"/>
    <w:basedOn w:val="DefaultParagraphFont"/>
    <w:link w:val="Subtitle"/>
    <w:uiPriority w:val="11"/>
    <w:rsid w:val="00E51DEC"/>
    <w:rPr>
      <w:rFonts w:asciiTheme="majorHAnsi" w:eastAsiaTheme="minorEastAsia" w:hAnsiTheme="majorHAnsi"/>
      <w:noProof/>
      <w:color w:val="F6F6F2" w:themeColor="background2"/>
      <w:spacing w:val="15"/>
      <w:sz w:val="32"/>
      <w:szCs w:val="32"/>
      <w:lang w:val="en-GB"/>
    </w:rPr>
  </w:style>
  <w:style w:type="paragraph" w:styleId="Title">
    <w:name w:val="Title"/>
    <w:basedOn w:val="Normal"/>
    <w:next w:val="Normal"/>
    <w:link w:val="TitleChar"/>
    <w:uiPriority w:val="10"/>
    <w:rsid w:val="006A74EE"/>
    <w:pPr>
      <w:spacing w:before="600" w:after="0" w:line="240" w:lineRule="auto"/>
      <w:contextualSpacing/>
    </w:pPr>
    <w:rPr>
      <w:rFonts w:asciiTheme="majorHAnsi" w:eastAsiaTheme="majorEastAsia" w:hAnsiTheme="majorHAnsi" w:cstheme="majorBidi"/>
      <w:color w:val="461524" w:themeColor="accent2"/>
      <w:spacing w:val="-10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6A74EE"/>
    <w:rPr>
      <w:rFonts w:asciiTheme="majorHAnsi" w:eastAsiaTheme="majorEastAsia" w:hAnsiTheme="majorHAnsi" w:cstheme="majorBidi"/>
      <w:color w:val="461524" w:themeColor="accent2"/>
      <w:spacing w:val="-10"/>
      <w:kern w:val="28"/>
      <w:sz w:val="52"/>
      <w:szCs w:val="52"/>
      <w:lang w:val="en-GB"/>
    </w:rPr>
  </w:style>
  <w:style w:type="paragraph" w:customStyle="1" w:styleId="CovertitleTrapets">
    <w:name w:val="Cover title Trapets"/>
    <w:basedOn w:val="Title"/>
    <w:qFormat/>
    <w:rsid w:val="00FA4F98"/>
    <w:rPr>
      <w:color w:val="F6A19B" w:themeColor="accent3"/>
      <w:sz w:val="80"/>
      <w:szCs w:val="80"/>
    </w:rPr>
  </w:style>
  <w:style w:type="paragraph" w:customStyle="1" w:styleId="TrapetsPreTitle">
    <w:name w:val="Trapets Pre Title"/>
    <w:basedOn w:val="TrapetsBody"/>
    <w:qFormat/>
    <w:rsid w:val="00E332C2"/>
    <w:rPr>
      <w:rFonts w:asciiTheme="majorHAnsi" w:hAnsiTheme="majorHAnsi"/>
      <w:sz w:val="18"/>
    </w:rPr>
  </w:style>
  <w:style w:type="character" w:customStyle="1" w:styleId="Heading4Char">
    <w:name w:val="Heading 4 Char"/>
    <w:aliases w:val="Heading 4 Trapets Heading Char"/>
    <w:basedOn w:val="DefaultParagraphFont"/>
    <w:link w:val="Heading4"/>
    <w:uiPriority w:val="9"/>
    <w:rsid w:val="009826FB"/>
    <w:rPr>
      <w:rFonts w:asciiTheme="majorHAnsi" w:eastAsiaTheme="majorEastAsia" w:hAnsiTheme="majorHAnsi" w:cstheme="majorBidi"/>
      <w:color w:val="580F23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9826FB"/>
    <w:rPr>
      <w:rFonts w:asciiTheme="majorHAnsi" w:eastAsiaTheme="majorEastAsia" w:hAnsiTheme="majorHAnsi" w:cstheme="majorBidi"/>
      <w:color w:val="580F23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9826FB"/>
    <w:rPr>
      <w:rFonts w:asciiTheme="majorHAnsi" w:eastAsiaTheme="majorEastAsia" w:hAnsiTheme="majorHAnsi" w:cstheme="majorBidi"/>
      <w:color w:val="3A0A17" w:themeColor="accent1" w:themeShade="7F"/>
    </w:rPr>
  </w:style>
  <w:style w:type="character" w:styleId="Mention">
    <w:name w:val="Mention"/>
    <w:basedOn w:val="DefaultParagraphFont"/>
    <w:uiPriority w:val="99"/>
    <w:unhideWhenUsed/>
    <w:rsid w:val="00644073"/>
    <w:rPr>
      <w:color w:val="2B579A"/>
      <w:shd w:val="clear" w:color="auto" w:fill="E1DFDD"/>
    </w:rPr>
  </w:style>
  <w:style w:type="paragraph" w:styleId="Revision">
    <w:name w:val="Revision"/>
    <w:hidden/>
    <w:uiPriority w:val="99"/>
    <w:semiHidden/>
    <w:rsid w:val="00E3282B"/>
    <w:pPr>
      <w:spacing w:after="0" w:line="240" w:lineRule="auto"/>
    </w:pPr>
    <w:rPr>
      <w:color w:val="461524" w:themeColor="text1"/>
      <w:sz w:val="24"/>
      <w:szCs w:val="24"/>
      <w:lang w:val="en-GB"/>
    </w:rPr>
  </w:style>
  <w:style w:type="table" w:customStyle="1" w:styleId="Style1">
    <w:name w:val="Style1"/>
    <w:basedOn w:val="TableNormal"/>
    <w:uiPriority w:val="99"/>
    <w:rsid w:val="00173481"/>
    <w:pPr>
      <w:spacing w:after="0" w:line="240" w:lineRule="auto"/>
    </w:pPr>
    <w:tblPr/>
  </w:style>
  <w:style w:type="paragraph" w:styleId="BalloonText">
    <w:name w:val="Balloon Text"/>
    <w:basedOn w:val="Normal"/>
    <w:link w:val="BalloonTextChar"/>
    <w:uiPriority w:val="99"/>
    <w:semiHidden/>
    <w:unhideWhenUsed/>
    <w:rsid w:val="004D61F1"/>
    <w:pPr>
      <w:spacing w:after="0"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D61F1"/>
    <w:rPr>
      <w:rFonts w:ascii="Times New Roman" w:hAnsi="Times New Roman" w:cs="Times New Roman"/>
      <w:color w:val="461524" w:themeColor="text1"/>
      <w:sz w:val="18"/>
      <w:szCs w:val="18"/>
      <w:lang w:val="en-GB"/>
    </w:rPr>
  </w:style>
  <w:style w:type="paragraph" w:customStyle="1" w:styleId="TrapetsPreamble">
    <w:name w:val="Trapets Preamble"/>
    <w:basedOn w:val="TrapetsBody"/>
    <w:qFormat/>
    <w:rsid w:val="00FA4F98"/>
    <w:pPr>
      <w:spacing w:before="120" w:after="280"/>
    </w:pPr>
    <w:rPr>
      <w:sz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933933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8250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https://trapetsab.sharepoint.com/sites/TG-Trapets9/Trapets%20templates/Trapets_word_template.dotx" TargetMode="External"/></Relationships>
</file>

<file path=word/theme/theme1.xml><?xml version="1.0" encoding="utf-8"?>
<a:theme xmlns:a="http://schemas.openxmlformats.org/drawingml/2006/main" name="Office Theme">
  <a:themeElements>
    <a:clrScheme name="Trapest">
      <a:dk1>
        <a:srgbClr val="461524"/>
      </a:dk1>
      <a:lt1>
        <a:srgbClr val="FFFFFF"/>
      </a:lt1>
      <a:dk2>
        <a:srgbClr val="461524"/>
      </a:dk2>
      <a:lt2>
        <a:srgbClr val="F6F6F2"/>
      </a:lt2>
      <a:accent1>
        <a:srgbClr val="761530"/>
      </a:accent1>
      <a:accent2>
        <a:srgbClr val="461524"/>
      </a:accent2>
      <a:accent3>
        <a:srgbClr val="F6A19B"/>
      </a:accent3>
      <a:accent4>
        <a:srgbClr val="ED002A"/>
      </a:accent4>
      <a:accent5>
        <a:srgbClr val="F6F6F2"/>
      </a:accent5>
      <a:accent6>
        <a:srgbClr val="1C432F"/>
      </a:accent6>
      <a:hlink>
        <a:srgbClr val="286244"/>
      </a:hlink>
      <a:folHlink>
        <a:srgbClr val="C490AA"/>
      </a:folHlink>
    </a:clrScheme>
    <a:fontScheme name="Custom 42">
      <a:majorFont>
        <a:latin typeface="ABC Prophet"/>
        <a:ea typeface=""/>
        <a:cs typeface=""/>
      </a:majorFont>
      <a:minorFont>
        <a:latin typeface="Matter SQ Light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4528d18c-2104-43b4-8d20-f943fffe767f">
      <Terms xmlns="http://schemas.microsoft.com/office/infopath/2007/PartnerControls"/>
    </lcf76f155ced4ddcb4097134ff3c332f>
    <TaxCatchAll xmlns="be1bf178-e6be-4430-aab4-37dbd5062185" xsi:nil="true"/>
  </documentManagement>
</p: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CFD8F169A1967419D091F4B42037F99" ma:contentTypeVersion="11" ma:contentTypeDescription="Create a new document." ma:contentTypeScope="" ma:versionID="187dad807df917d500495c58289861f1">
  <xsd:schema xmlns:xsd="http://www.w3.org/2001/XMLSchema" xmlns:xs="http://www.w3.org/2001/XMLSchema" xmlns:p="http://schemas.microsoft.com/office/2006/metadata/properties" xmlns:ns2="4528d18c-2104-43b4-8d20-f943fffe767f" xmlns:ns3="be1bf178-e6be-4430-aab4-37dbd5062185" targetNamespace="http://schemas.microsoft.com/office/2006/metadata/properties" ma:root="true" ma:fieldsID="3008b2798e18a7df4b069a45f3f66cd2" ns2:_="" ns3:_="">
    <xsd:import namespace="4528d18c-2104-43b4-8d20-f943fffe767f"/>
    <xsd:import namespace="be1bf178-e6be-4430-aab4-37dbd506218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528d18c-2104-43b4-8d20-f943fffe767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4" nillable="true" ma:taxonomy="true" ma:internalName="lcf76f155ced4ddcb4097134ff3c332f" ma:taxonomyFieldName="MediaServiceImageTags" ma:displayName="Image Tags" ma:readOnly="false" ma:fieldId="{5cf76f15-5ced-4ddc-b409-7134ff3c332f}" ma:taxonomyMulti="true" ma:sspId="42a69fbb-12ce-4f3e-981d-e904a1eaaf04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e1bf178-e6be-4430-aab4-37dbd5062185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5" nillable="true" ma:displayName="Taxonomy Catch All Column" ma:hidden="true" ma:list="{2c32a997-139c-443b-b8be-5900dd240480}" ma:internalName="TaxCatchAll" ma:showField="CatchAllData" ma:web="be1bf178-e6be-4430-aab4-37dbd506218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D6BA3094-02E8-41E8-92F5-C3DD81EABC23}">
  <ds:schemaRefs>
    <ds:schemaRef ds:uri="http://schemas.microsoft.com/office/2006/metadata/properties"/>
    <ds:schemaRef ds:uri="http://schemas.microsoft.com/office/infopath/2007/PartnerControls"/>
    <ds:schemaRef ds:uri="4528d18c-2104-43b4-8d20-f943fffe767f"/>
    <ds:schemaRef ds:uri="be1bf178-e6be-4430-aab4-37dbd5062185"/>
  </ds:schemaRefs>
</ds:datastoreItem>
</file>

<file path=customXml/itemProps2.xml><?xml version="1.0" encoding="utf-8"?>
<ds:datastoreItem xmlns:ds="http://schemas.openxmlformats.org/officeDocument/2006/customXml" ds:itemID="{6D213E23-92ED-4CE8-8DB8-DDAE311A57BB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DB5FFAD4-AA32-4ECF-8554-3A2F0133B0C5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551C29F5-1935-4DBB-9E94-8B0BB77DAD3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528d18c-2104-43b4-8d20-f943fffe767f"/>
    <ds:schemaRef ds:uri="be1bf178-e6be-4430-aab4-37dbd506218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Trapets_word_template</Template>
  <TotalTime>1</TotalTime>
  <Pages>1</Pages>
  <Words>94</Words>
  <Characters>541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>Stockholm</dc:subject>
  <dc:creator>Gabriela Taranu</dc:creator>
  <cp:keywords/>
  <dc:description/>
  <cp:lastModifiedBy>Gabriela Taranu</cp:lastModifiedBy>
  <cp:revision>2</cp:revision>
  <cp:lastPrinted>2023-09-21T13:20:00Z</cp:lastPrinted>
  <dcterms:created xsi:type="dcterms:W3CDTF">2023-10-09T13:28:00Z</dcterms:created>
  <dcterms:modified xsi:type="dcterms:W3CDTF">2023-11-15T14:10:00Z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0x0101000CFD8F169A1967419D091F4B42037F99</vt:lpwstr>
  </property>
  <property fmtid="{D5CDD505-2E9C-101B-9397-08002B2CF9AE}" pid="3" name="MediaServiceImageTags">
    <vt:lpwstr/>
  </property>
  <property fmtid="{D5CDD505-2E9C-101B-9397-08002B2CF9AE}" pid="4" name="GrammarlyDocumentId">
    <vt:lpwstr>ccf4558a712839f6e97c33a8ed5a21b46335cd2bbf846e58a50b0f3d429b909a</vt:lpwstr>
  </property>
</Properties>
</file>